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94BFA" w:rsidRDefault="00347F7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689332" w:history="1">
        <w:r w:rsidR="00394BFA" w:rsidRPr="00BE20B5">
          <w:rPr>
            <w:rStyle w:val="aa"/>
          </w:rPr>
          <w:t>RMON2-MIB</w:t>
        </w:r>
        <w:r w:rsidR="00394BFA">
          <w:rPr>
            <w:webHidden/>
          </w:rPr>
          <w:tab/>
        </w:r>
        <w:r>
          <w:rPr>
            <w:webHidden/>
          </w:rPr>
          <w:fldChar w:fldCharType="begin"/>
        </w:r>
        <w:r w:rsidR="00394BFA">
          <w:rPr>
            <w:webHidden/>
          </w:rPr>
          <w:instrText xml:space="preserve"> PAGEREF _Toc399689332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BF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94BFA" w:rsidRDefault="00347F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9333" w:history="1">
        <w:r w:rsidR="00394BFA" w:rsidRPr="00BE20B5">
          <w:rPr>
            <w:rStyle w:val="aa"/>
          </w:rPr>
          <w:t>usrHistoryControlTable</w:t>
        </w:r>
        <w:r w:rsidR="00394BFA">
          <w:rPr>
            <w:webHidden/>
          </w:rPr>
          <w:tab/>
        </w:r>
        <w:r>
          <w:rPr>
            <w:webHidden/>
          </w:rPr>
          <w:fldChar w:fldCharType="begin"/>
        </w:r>
        <w:r w:rsidR="00394BFA">
          <w:rPr>
            <w:webHidden/>
          </w:rPr>
          <w:instrText xml:space="preserve"> PAGEREF _Toc399689333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BF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94BFA" w:rsidRDefault="00347F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9334" w:history="1">
        <w:r w:rsidR="00394BFA" w:rsidRPr="00BE20B5">
          <w:rPr>
            <w:rStyle w:val="aa"/>
          </w:rPr>
          <w:t>usrHistoryObjectTable</w:t>
        </w:r>
        <w:r w:rsidR="00394BFA">
          <w:rPr>
            <w:webHidden/>
          </w:rPr>
          <w:tab/>
        </w:r>
        <w:r>
          <w:rPr>
            <w:webHidden/>
          </w:rPr>
          <w:fldChar w:fldCharType="begin"/>
        </w:r>
        <w:r w:rsidR="00394BFA">
          <w:rPr>
            <w:webHidden/>
          </w:rPr>
          <w:instrText xml:space="preserve"> PAGEREF _Toc399689334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BF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94BFA" w:rsidRDefault="00347F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9335" w:history="1">
        <w:r w:rsidR="00394BFA" w:rsidRPr="00BE20B5">
          <w:rPr>
            <w:rStyle w:val="aa"/>
          </w:rPr>
          <w:t>usrHistoryTable</w:t>
        </w:r>
        <w:r w:rsidR="00394BFA">
          <w:rPr>
            <w:webHidden/>
          </w:rPr>
          <w:tab/>
        </w:r>
        <w:r>
          <w:rPr>
            <w:webHidden/>
          </w:rPr>
          <w:fldChar w:fldCharType="begin"/>
        </w:r>
        <w:r w:rsidR="00394BFA">
          <w:rPr>
            <w:webHidden/>
          </w:rPr>
          <w:instrText xml:space="preserve"> PAGEREF _Toc399689335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BF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394BFA" w:rsidRDefault="00347F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9336" w:history="1">
        <w:r w:rsidR="00394BFA" w:rsidRPr="00BE20B5">
          <w:rPr>
            <w:rStyle w:val="aa"/>
          </w:rPr>
          <w:t>probeConfigTable</w:t>
        </w:r>
        <w:r w:rsidR="00394BFA">
          <w:rPr>
            <w:webHidden/>
          </w:rPr>
          <w:tab/>
        </w:r>
        <w:r>
          <w:rPr>
            <w:webHidden/>
          </w:rPr>
          <w:fldChar w:fldCharType="begin"/>
        </w:r>
        <w:r w:rsidR="00394BFA">
          <w:rPr>
            <w:webHidden/>
          </w:rPr>
          <w:instrText xml:space="preserve"> PAGEREF _Toc399689336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94BF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347F7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83FA3" w:rsidRPr="008418BF" w:rsidRDefault="00183FA3" w:rsidP="00183FA3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97420692"/>
      <w:bookmarkStart w:id="1" w:name="_Toc399689332"/>
      <w:r w:rsidRPr="00183FA3">
        <w:rPr>
          <w:rFonts w:hint="eastAsia"/>
        </w:rPr>
        <w:lastRenderedPageBreak/>
        <w:t>RMON2</w:t>
      </w:r>
      <w:r w:rsidRPr="00183FA3">
        <w:t>-MIB</w:t>
      </w:r>
      <w:bookmarkEnd w:id="0"/>
      <w:bookmarkEnd w:id="1"/>
      <w:r w:rsidRPr="008418BF">
        <w:rPr>
          <w:rFonts w:hint="eastAsia"/>
          <w:bCs/>
        </w:rPr>
        <w:t xml:space="preserve"> </w:t>
      </w:r>
    </w:p>
    <w:p w:rsidR="00183FA3" w:rsidRPr="00183FA3" w:rsidRDefault="00183FA3" w:rsidP="00D40782">
      <w:r w:rsidRPr="00183FA3">
        <w:t xml:space="preserve">The </w:t>
      </w:r>
      <w:r w:rsidRPr="00183FA3">
        <w:rPr>
          <w:rFonts w:hint="eastAsia"/>
        </w:rPr>
        <w:t>RMON2</w:t>
      </w:r>
      <w:r w:rsidRPr="00183FA3">
        <w:t>-MIB</w:t>
      </w:r>
      <w:r w:rsidRPr="00183FA3">
        <w:rPr>
          <w:rFonts w:hint="eastAsia"/>
        </w:rPr>
        <w:t xml:space="preserve"> is </w:t>
      </w:r>
      <w:r w:rsidRPr="00183FA3">
        <w:t>use</w:t>
      </w:r>
      <w:r w:rsidRPr="00183FA3">
        <w:rPr>
          <w:rFonts w:hint="eastAsia"/>
        </w:rPr>
        <w:t>d</w:t>
      </w:r>
      <w:r w:rsidRPr="00183FA3">
        <w:t xml:space="preserve"> with network management protocols in TCP/IP-based internets. In particular, it defines objects for managing remote network</w:t>
      </w:r>
      <w:r w:rsidRPr="00183FA3">
        <w:rPr>
          <w:rFonts w:hint="eastAsia"/>
        </w:rPr>
        <w:t xml:space="preserve"> </w:t>
      </w:r>
      <w:r w:rsidRPr="00183FA3">
        <w:t>monitoring devices.</w:t>
      </w:r>
    </w:p>
    <w:p w:rsidR="00183FA3" w:rsidRDefault="00183FA3" w:rsidP="00D40782">
      <w:pPr>
        <w:pStyle w:val="2"/>
      </w:pPr>
      <w:bookmarkStart w:id="2" w:name="_Toc397420693"/>
      <w:bookmarkStart w:id="3" w:name="_Toc399689333"/>
      <w:proofErr w:type="spellStart"/>
      <w:proofErr w:type="gramStart"/>
      <w:r>
        <w:rPr>
          <w:rFonts w:hint="eastAsia"/>
        </w:rPr>
        <w:t>usrHistoryControlTable</w:t>
      </w:r>
      <w:bookmarkEnd w:id="2"/>
      <w:bookmarkEnd w:id="3"/>
      <w:proofErr w:type="spellEnd"/>
      <w:proofErr w:type="gramEnd"/>
    </w:p>
    <w:p w:rsidR="00183FA3" w:rsidRPr="00183FA3" w:rsidRDefault="00183FA3" w:rsidP="00183FA3">
      <w:r w:rsidRPr="00183FA3">
        <w:rPr>
          <w:rFonts w:hint="eastAsia"/>
        </w:rPr>
        <w:t xml:space="preserve">Note: When creating a new instance of this table, the following objects SHOULD be set simultaneously: </w:t>
      </w:r>
      <w:r w:rsidRPr="00183FA3">
        <w:t>usrHistoryControlStatus</w:t>
      </w:r>
      <w:r w:rsidRPr="00183FA3">
        <w:rPr>
          <w:rFonts w:hint="eastAsia"/>
        </w:rPr>
        <w:t>.</w:t>
      </w:r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Description</w:t>
            </w:r>
          </w:p>
        </w:tc>
      </w:tr>
      <w:tr w:rsidR="00394BFA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usrHistoryControlIndex</w:t>
            </w:r>
            <w:proofErr w:type="spellEnd"/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 xml:space="preserve">(1.3.6.1.2.1.16.18.1.1.1)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94BFA" w:rsidRPr="005427C5" w:rsidRDefault="00394BFA" w:rsidP="00B03733">
            <w:pPr>
              <w:pStyle w:val="TableText"/>
              <w:widowControl w:val="0"/>
            </w:pPr>
            <w:r w:rsidRPr="005427C5">
              <w:t>As per MIB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usrHistoryControlObjects</w:t>
            </w:r>
            <w:proofErr w:type="spellEnd"/>
            <w:r w:rsidRPr="00E317B9">
              <w:t xml:space="preserve"> </w:t>
            </w:r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 xml:space="preserve">(1.3.6.1.2.1.16.18.1.1.2) 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</w:t>
            </w:r>
            <w:r w:rsidRPr="00E317B9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94BFA" w:rsidRDefault="00394BFA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>Range from 1 to 30.</w:t>
            </w:r>
          </w:p>
          <w:p w:rsidR="00394BFA" w:rsidRPr="005427C5" w:rsidRDefault="00394BFA" w:rsidP="00B03733">
            <w:pPr>
              <w:pStyle w:val="TableText"/>
              <w:widowControl w:val="0"/>
            </w:pPr>
            <w:r>
              <w:t>D</w:t>
            </w:r>
            <w:r>
              <w:rPr>
                <w:rFonts w:hint="eastAsia"/>
              </w:rPr>
              <w:t xml:space="preserve">efault </w:t>
            </w:r>
            <w:r>
              <w:t xml:space="preserve">value is </w:t>
            </w:r>
            <w:r>
              <w:rPr>
                <w:rFonts w:hint="eastAsia"/>
              </w:rPr>
              <w:t>1.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usrHistoryControlBucketsRequested</w:t>
            </w:r>
            <w:proofErr w:type="spellEnd"/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>(1.3.6.1.2.1.16.18.1.1.</w:t>
            </w:r>
            <w:r w:rsidRPr="00E317B9">
              <w:rPr>
                <w:rFonts w:hint="eastAsia"/>
              </w:rPr>
              <w:t>3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</w:t>
            </w:r>
            <w:r w:rsidRPr="00E317B9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94BFA" w:rsidRPr="0017399E" w:rsidRDefault="00394BFA" w:rsidP="00B03733">
            <w:pPr>
              <w:pStyle w:val="TableText"/>
              <w:widowControl w:val="0"/>
            </w:pPr>
            <w:proofErr w:type="spellStart"/>
            <w:proofErr w:type="gramStart"/>
            <w:r w:rsidRPr="005427C5">
              <w:t>usrHistoryControlBucketsRequested</w:t>
            </w:r>
            <w:proofErr w:type="spellEnd"/>
            <w:proofErr w:type="gramEnd"/>
            <w:r w:rsidRPr="005427C5">
              <w:t xml:space="preserve"> only supports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buckets at maximum currently, If a value more than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is set, the system will return success, but the </w:t>
            </w:r>
            <w:proofErr w:type="spellStart"/>
            <w:r w:rsidRPr="005427C5">
              <w:t>historyControlBucketGranted</w:t>
            </w:r>
            <w:proofErr w:type="spellEnd"/>
            <w:r w:rsidRPr="005427C5">
              <w:t xml:space="preserve"> will be assigned to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as for implementation.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usrHistoryControlBucketsGranted</w:t>
            </w:r>
            <w:proofErr w:type="spellEnd"/>
            <w:r w:rsidRPr="00E317B9">
              <w:t xml:space="preserve"> </w:t>
            </w:r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>(1.3.6.1.2.1.16.18.1.1.</w:t>
            </w:r>
            <w:r w:rsidRPr="00E317B9">
              <w:rPr>
                <w:rFonts w:hint="eastAsia"/>
              </w:rPr>
              <w:t>4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94BFA" w:rsidRPr="005427C5" w:rsidRDefault="00394BFA" w:rsidP="00B03733">
            <w:pPr>
              <w:pStyle w:val="TableText"/>
              <w:widowControl w:val="0"/>
            </w:pPr>
            <w:r w:rsidRPr="005427C5">
              <w:t>As per MIB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usrHistoryControlInterval</w:t>
            </w:r>
            <w:proofErr w:type="spellEnd"/>
            <w:r w:rsidRPr="00E317B9">
              <w:t xml:space="preserve"> </w:t>
            </w:r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>(1.3.6.1.2.1.16.18.1.1.</w:t>
            </w:r>
            <w:r w:rsidRPr="00E317B9">
              <w:rPr>
                <w:rFonts w:hint="eastAsia"/>
              </w:rPr>
              <w:t>5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</w:t>
            </w:r>
            <w:r w:rsidRPr="00E317B9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94BFA" w:rsidRPr="005427C5" w:rsidRDefault="00394BFA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>Range from 1 to 4294967.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usrHistoryControlOwner</w:t>
            </w:r>
            <w:proofErr w:type="spellEnd"/>
            <w:r w:rsidRPr="00E317B9">
              <w:t xml:space="preserve"> </w:t>
            </w:r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t>(1.3.6.1.2.1.16.18.1.1.</w:t>
            </w:r>
            <w:r w:rsidRPr="00E317B9">
              <w:rPr>
                <w:rFonts w:hint="eastAsia"/>
              </w:rPr>
              <w:t>6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</w:t>
            </w:r>
            <w:r w:rsidRPr="00E317B9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94BFA" w:rsidRPr="005427C5" w:rsidRDefault="00394BFA" w:rsidP="00B03733">
            <w:pPr>
              <w:pStyle w:val="TableText"/>
              <w:widowControl w:val="0"/>
            </w:pPr>
            <w:r w:rsidRPr="005427C5">
              <w:t>The length of value is from 0 to 127.</w:t>
            </w:r>
          </w:p>
          <w:p w:rsidR="00394BFA" w:rsidRDefault="00394BFA" w:rsidP="00B03733">
            <w:pPr>
              <w:pStyle w:val="TableText"/>
              <w:widowControl w:val="0"/>
            </w:pPr>
            <w:r w:rsidRPr="005427C5">
              <w:t>Not support non-printable characters and ‘</w:t>
            </w:r>
            <w:r w:rsidR="0025451C"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5427C5">
              <w:t>’.</w:t>
            </w:r>
          </w:p>
          <w:p w:rsidR="00394BFA" w:rsidRPr="005427C5" w:rsidRDefault="00394BFA" w:rsidP="00B03733">
            <w:pPr>
              <w:pStyle w:val="TableText"/>
              <w:widowControl w:val="0"/>
            </w:pPr>
            <w:r>
              <w:t>D</w:t>
            </w:r>
            <w:r>
              <w:rPr>
                <w:rFonts w:hint="eastAsia"/>
              </w:rPr>
              <w:t>efault value is zero-length string.</w:t>
            </w:r>
          </w:p>
        </w:tc>
      </w:tr>
      <w:tr w:rsidR="00394BFA" w:rsidRPr="0047744C" w:rsidTr="0091260D">
        <w:tc>
          <w:tcPr>
            <w:tcW w:w="3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proofErr w:type="spellStart"/>
            <w:r w:rsidRPr="00E317B9">
              <w:t>usrHistoryControlStatus</w:t>
            </w:r>
            <w:proofErr w:type="spellEnd"/>
          </w:p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(</w:t>
            </w:r>
            <w:r w:rsidRPr="00E317B9">
              <w:t>1.3.6.1.2.1.16.18.1.1.</w:t>
            </w:r>
            <w:r w:rsidRPr="00E317B9">
              <w:rPr>
                <w:rFonts w:hint="eastAsia"/>
              </w:rPr>
              <w:t>7)</w:t>
            </w:r>
          </w:p>
        </w:tc>
        <w:tc>
          <w:tcPr>
            <w:tcW w:w="144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r</w:t>
            </w:r>
            <w:r w:rsidRPr="00E317B9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394BFA" w:rsidRPr="00E317B9" w:rsidRDefault="00394BFA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94BFA" w:rsidRPr="005427C5" w:rsidRDefault="00394BFA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 xml:space="preserve">When new row created, only </w:t>
            </w:r>
            <w:proofErr w:type="spellStart"/>
            <w:proofErr w:type="gramStart"/>
            <w:r w:rsidRPr="005427C5">
              <w:rPr>
                <w:rFonts w:hint="eastAsia"/>
              </w:rPr>
              <w:t>createAndWait</w:t>
            </w:r>
            <w:proofErr w:type="spellEnd"/>
            <w:r w:rsidRPr="005427C5">
              <w:rPr>
                <w:rFonts w:hint="eastAsia"/>
              </w:rPr>
              <w:t>(</w:t>
            </w:r>
            <w:proofErr w:type="gramEnd"/>
            <w:r w:rsidRPr="005427C5">
              <w:rPr>
                <w:rFonts w:hint="eastAsia"/>
              </w:rPr>
              <w:t>5) can be set.</w:t>
            </w:r>
          </w:p>
        </w:tc>
      </w:tr>
    </w:tbl>
    <w:p w:rsidR="00183FA3" w:rsidRPr="009105E9" w:rsidRDefault="00183FA3" w:rsidP="00183FA3"/>
    <w:p w:rsidR="00183FA3" w:rsidRDefault="00183FA3" w:rsidP="00D40782">
      <w:pPr>
        <w:pStyle w:val="2"/>
      </w:pPr>
      <w:bookmarkStart w:id="4" w:name="_Toc397420694"/>
      <w:bookmarkStart w:id="5" w:name="_Toc399689334"/>
      <w:proofErr w:type="spellStart"/>
      <w:proofErr w:type="gramStart"/>
      <w:r>
        <w:rPr>
          <w:rFonts w:hint="eastAsia"/>
        </w:rPr>
        <w:t>usrHistoryObjectTable</w:t>
      </w:r>
      <w:bookmarkEnd w:id="4"/>
      <w:bookmarkEnd w:id="5"/>
      <w:proofErr w:type="spellEnd"/>
      <w:proofErr w:type="gramEnd"/>
    </w:p>
    <w:p w:rsidR="00183FA3" w:rsidRPr="00183FA3" w:rsidRDefault="00183FA3" w:rsidP="00D40782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</w:t>
      </w:r>
      <w:r w:rsidRPr="00183FA3"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usrHistoryObjectIndex</w:t>
            </w:r>
            <w:proofErr w:type="spellEnd"/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 xml:space="preserve">(1.3.6.1.2.1.16.18.2.1.1)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lastRenderedPageBreak/>
              <w:t>usrHistoryObjectVariable</w:t>
            </w:r>
            <w:proofErr w:type="spellEnd"/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(1.3.6.1.2.1.16.18.2.1.</w:t>
            </w:r>
            <w:r w:rsidRPr="00E317B9">
              <w:rPr>
                <w:rFonts w:hint="eastAsia"/>
              </w:rPr>
              <w:t>2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usrHistoryObjectSampleType</w:t>
            </w:r>
            <w:proofErr w:type="spellEnd"/>
            <w:r w:rsidRPr="00E317B9">
              <w:t xml:space="preserve"> </w:t>
            </w:r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(1.3.6.1.2.1.16.18.2.1.</w:t>
            </w:r>
            <w:r w:rsidRPr="00E317B9">
              <w:rPr>
                <w:rFonts w:hint="eastAsia"/>
              </w:rPr>
              <w:t>3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</w:tbl>
    <w:p w:rsidR="00183FA3" w:rsidRPr="009105E9" w:rsidRDefault="00183FA3" w:rsidP="00183FA3"/>
    <w:p w:rsidR="00183FA3" w:rsidRDefault="00183FA3" w:rsidP="00D40782">
      <w:pPr>
        <w:pStyle w:val="2"/>
      </w:pPr>
      <w:bookmarkStart w:id="6" w:name="_Toc397420695"/>
      <w:bookmarkStart w:id="7" w:name="_Toc399689335"/>
      <w:proofErr w:type="spellStart"/>
      <w:proofErr w:type="gramStart"/>
      <w:r>
        <w:rPr>
          <w:rFonts w:hint="eastAsia"/>
        </w:rPr>
        <w:t>usrHistoryTable</w:t>
      </w:r>
      <w:bookmarkEnd w:id="6"/>
      <w:bookmarkEnd w:id="7"/>
      <w:proofErr w:type="spellEnd"/>
      <w:proofErr w:type="gramEnd"/>
    </w:p>
    <w:p w:rsidR="00183FA3" w:rsidRPr="00183FA3" w:rsidRDefault="00183FA3" w:rsidP="00D40782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usrHistorySampleIndex</w:t>
            </w:r>
            <w:proofErr w:type="spellEnd"/>
            <w:r w:rsidRPr="00E317B9">
              <w:t xml:space="preserve"> </w:t>
            </w:r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 xml:space="preserve">(1.3.6.1.2.1.16.18.3.1.1)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usrHistoryIntervalStart</w:t>
            </w:r>
            <w:proofErr w:type="spellEnd"/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(1.3.6.1.2.1.16.18.3.1.</w:t>
            </w:r>
            <w:r w:rsidRPr="00E317B9">
              <w:rPr>
                <w:rFonts w:hint="eastAsia"/>
              </w:rPr>
              <w:t>2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usrHistoryIntervalEnd</w:t>
            </w:r>
            <w:proofErr w:type="spellEnd"/>
            <w:r w:rsidRPr="00E317B9">
              <w:t xml:space="preserve"> </w:t>
            </w:r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(1.3.6.1.2.1.16.18.3.1.</w:t>
            </w:r>
            <w:r w:rsidRPr="00E317B9">
              <w:rPr>
                <w:rFonts w:hint="eastAsia"/>
              </w:rPr>
              <w:t>3</w:t>
            </w:r>
            <w:r w:rsidRPr="00E317B9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usrHistoryAbsValue</w:t>
            </w:r>
            <w:proofErr w:type="spellEnd"/>
          </w:p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(</w:t>
            </w:r>
            <w:r w:rsidRPr="00E317B9">
              <w:t>1.3.6.1.2.1.16.18.3.1.</w:t>
            </w:r>
            <w:r w:rsidRPr="00E317B9">
              <w:rPr>
                <w:rFonts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proofErr w:type="spellStart"/>
            <w:r w:rsidRPr="00E317B9">
              <w:t>usrHistoryValStatus</w:t>
            </w:r>
            <w:proofErr w:type="spellEnd"/>
          </w:p>
          <w:p w:rsidR="00183FA3" w:rsidRPr="00B13800" w:rsidRDefault="00183FA3" w:rsidP="00B13800">
            <w:pPr>
              <w:pStyle w:val="TableHeading"/>
              <w:widowControl w:val="0"/>
              <w:rPr>
                <w:rFonts w:ascii="Futura Bk" w:eastAsia="宋体" w:hAnsi="Futura Bk"/>
                <w:bCs w:val="0"/>
                <w:sz w:val="18"/>
                <w:szCs w:val="18"/>
              </w:rPr>
            </w:pPr>
            <w:r w:rsidRPr="00B13800">
              <w:rPr>
                <w:rFonts w:ascii="Futura Bk" w:eastAsia="宋体" w:hAnsi="Futura Bk" w:hint="eastAsia"/>
                <w:bCs w:val="0"/>
                <w:sz w:val="18"/>
                <w:szCs w:val="18"/>
              </w:rPr>
              <w:t>(</w:t>
            </w:r>
            <w:r w:rsidRPr="00B13800">
              <w:rPr>
                <w:rFonts w:ascii="Futura Bk" w:eastAsia="宋体" w:hAnsi="Futura Bk"/>
                <w:bCs w:val="0"/>
                <w:sz w:val="18"/>
                <w:szCs w:val="18"/>
              </w:rPr>
              <w:t>1.3.6.1.2.1.16.18.3.1.</w:t>
            </w:r>
            <w:r w:rsidRPr="00B13800">
              <w:rPr>
                <w:rFonts w:ascii="Futura Bk" w:eastAsia="宋体" w:hAnsi="Futura Bk" w:hint="eastAsia"/>
                <w:bCs w:val="0"/>
                <w:sz w:val="18"/>
                <w:szCs w:val="18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E317B9">
            <w:pPr>
              <w:pStyle w:val="TableText"/>
              <w:widowControl w:val="0"/>
            </w:pPr>
            <w:r w:rsidRPr="00E317B9">
              <w:t>As per MIB</w:t>
            </w:r>
          </w:p>
        </w:tc>
      </w:tr>
    </w:tbl>
    <w:p w:rsidR="00183FA3" w:rsidRDefault="00183FA3" w:rsidP="00D40782">
      <w:pPr>
        <w:pStyle w:val="2"/>
      </w:pPr>
      <w:bookmarkStart w:id="8" w:name="_Toc397420696"/>
      <w:bookmarkStart w:id="9" w:name="_Toc399689336"/>
      <w:proofErr w:type="spellStart"/>
      <w:proofErr w:type="gramStart"/>
      <w:r>
        <w:rPr>
          <w:rFonts w:hint="eastAsia"/>
        </w:rPr>
        <w:t>probeConfigTable</w:t>
      </w:r>
      <w:bookmarkEnd w:id="8"/>
      <w:bookmarkEnd w:id="9"/>
      <w:proofErr w:type="spellEnd"/>
      <w:proofErr w:type="gramEnd"/>
    </w:p>
    <w:p w:rsidR="00183FA3" w:rsidRPr="00183FA3" w:rsidRDefault="00183FA3" w:rsidP="00D40782">
      <w:r w:rsidRPr="00183FA3">
        <w:t>Only objects listed below are supported, others not mentioned are not supported.</w:t>
      </w:r>
    </w:p>
    <w:p w:rsidR="00183FA3" w:rsidRPr="00183FA3" w:rsidRDefault="00183FA3" w:rsidP="00D40782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Heading"/>
              <w:widowControl w:val="0"/>
              <w:rPr>
                <w:lang w:eastAsia="en-US"/>
              </w:rPr>
            </w:pPr>
            <w:r w:rsidRPr="00B13800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proofErr w:type="spellStart"/>
            <w:r w:rsidRPr="00B13800">
              <w:t>probeCapabilities</w:t>
            </w:r>
            <w:proofErr w:type="spellEnd"/>
            <w:r w:rsidRPr="00B13800">
              <w:t xml:space="preserve"> </w:t>
            </w:r>
          </w:p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 xml:space="preserve">(1.3.6.1.2.1.16.19.1)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proofErr w:type="spellStart"/>
            <w:r w:rsidRPr="00B13800">
              <w:t>probeSoftwareRev</w:t>
            </w:r>
            <w:proofErr w:type="spellEnd"/>
            <w:r w:rsidRPr="00B13800">
              <w:t xml:space="preserve"> </w:t>
            </w:r>
          </w:p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 xml:space="preserve">(1.3.6.1.2.1.16.19.2) </w:t>
            </w:r>
          </w:p>
        </w:tc>
        <w:tc>
          <w:tcPr>
            <w:tcW w:w="144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proofErr w:type="spellStart"/>
            <w:r w:rsidRPr="00B13800">
              <w:t>probeHardwareRev</w:t>
            </w:r>
            <w:proofErr w:type="spellEnd"/>
            <w:r w:rsidRPr="00B13800">
              <w:t xml:space="preserve"> </w:t>
            </w:r>
          </w:p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(1.3.6.1.2.1.16.19.</w:t>
            </w:r>
            <w:r w:rsidRPr="00B13800">
              <w:rPr>
                <w:rFonts w:hint="eastAsia"/>
              </w:rPr>
              <w:t>3</w:t>
            </w:r>
            <w:r w:rsidRPr="00B1380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Not supported. The value is always zero-length string.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proofErr w:type="spellStart"/>
            <w:r w:rsidRPr="00B13800">
              <w:t>probeDateTime</w:t>
            </w:r>
            <w:proofErr w:type="spellEnd"/>
          </w:p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(1.3.6.1.2.1.16.19.</w:t>
            </w:r>
            <w:r w:rsidRPr="00B13800">
              <w:rPr>
                <w:rFonts w:hint="eastAsia"/>
              </w:rPr>
              <w:t>4</w:t>
            </w:r>
            <w:r w:rsidRPr="00B1380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proofErr w:type="spellStart"/>
            <w:r w:rsidRPr="00B13800">
              <w:t>probeResetControl</w:t>
            </w:r>
            <w:proofErr w:type="spellEnd"/>
          </w:p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 xml:space="preserve">(1.3.6.1.2.1.16.19.5) </w:t>
            </w:r>
          </w:p>
        </w:tc>
        <w:tc>
          <w:tcPr>
            <w:tcW w:w="1440" w:type="dxa"/>
            <w:shd w:val="clear" w:color="auto" w:fill="auto"/>
          </w:tcPr>
          <w:p w:rsidR="00183FA3" w:rsidRPr="00B13800" w:rsidRDefault="00183FA3" w:rsidP="00B13800">
            <w:pPr>
              <w:pStyle w:val="TableText"/>
              <w:widowControl w:val="0"/>
            </w:pPr>
            <w:r w:rsidRPr="00B13800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317B9" w:rsidRDefault="00183FA3" w:rsidP="00B13800">
            <w:pPr>
              <w:pStyle w:val="TableText"/>
              <w:widowControl w:val="0"/>
            </w:pPr>
            <w:r w:rsidRPr="00E317B9">
              <w:rPr>
                <w:rFonts w:hint="eastAsia"/>
              </w:rPr>
              <w:t>Only support read operation.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772" w:rsidRDefault="00234772">
      <w:r>
        <w:separator/>
      </w:r>
    </w:p>
  </w:endnote>
  <w:endnote w:type="continuationSeparator" w:id="0">
    <w:p w:rsidR="00234772" w:rsidRDefault="00234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47F74">
      <w:fldChar w:fldCharType="begin"/>
    </w:r>
    <w:r>
      <w:instrText>PAGE</w:instrText>
    </w:r>
    <w:r w:rsidR="00347F74">
      <w:fldChar w:fldCharType="separate"/>
    </w:r>
    <w:r w:rsidR="0025451C">
      <w:rPr>
        <w:noProof/>
      </w:rPr>
      <w:t>2</w:t>
    </w:r>
    <w:r w:rsidR="00347F7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5451C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772" w:rsidRDefault="00234772">
      <w:r>
        <w:separator/>
      </w:r>
    </w:p>
  </w:footnote>
  <w:footnote w:type="continuationSeparator" w:id="0">
    <w:p w:rsidR="00234772" w:rsidRDefault="002347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83FA3" w:rsidRPr="00183FA3">
      <w:t xml:space="preserve"> RMON2-MIB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3FA3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28E0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772"/>
    <w:rsid w:val="00234AA2"/>
    <w:rsid w:val="0024147A"/>
    <w:rsid w:val="002424FF"/>
    <w:rsid w:val="00242C4C"/>
    <w:rsid w:val="0024460D"/>
    <w:rsid w:val="002525C9"/>
    <w:rsid w:val="0025451C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52AC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47F74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4BFA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03F1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3800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0782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1FF6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17B9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83FA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83FA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83FA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83FA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83FA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83FA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83FA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267FE-2B99-4CFE-B9C5-BDC2A89A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95</TotalTime>
  <Pages>3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25</cp:revision>
  <cp:lastPrinted>2010-05-04T10:01:00Z</cp:lastPrinted>
  <dcterms:created xsi:type="dcterms:W3CDTF">2014-07-11T01:33:00Z</dcterms:created>
  <dcterms:modified xsi:type="dcterms:W3CDTF">2014-09-29T00:34:00Z</dcterms:modified>
</cp:coreProperties>
</file>